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99BC1" w14:textId="77777777" w:rsidR="002D601C" w:rsidRDefault="002D601C" w:rsidP="002D60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FERMOUR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fl.1465)</w:t>
      </w:r>
    </w:p>
    <w:p w14:paraId="1E39033C" w14:textId="77777777" w:rsidR="002D601C" w:rsidRDefault="002D601C" w:rsidP="002D60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</w:t>
      </w:r>
    </w:p>
    <w:p w14:paraId="0C3DD4E7" w14:textId="77777777" w:rsidR="002D601C" w:rsidRDefault="002D601C" w:rsidP="002D601C">
      <w:pPr>
        <w:pStyle w:val="NoSpacing"/>
        <w:rPr>
          <w:rFonts w:cs="Times New Roman"/>
          <w:szCs w:val="24"/>
        </w:rPr>
      </w:pPr>
    </w:p>
    <w:p w14:paraId="3B1D5150" w14:textId="77777777" w:rsidR="002D601C" w:rsidRDefault="002D601C" w:rsidP="002D601C">
      <w:pPr>
        <w:pStyle w:val="NoSpacing"/>
        <w:rPr>
          <w:rFonts w:cs="Times New Roman"/>
          <w:szCs w:val="24"/>
        </w:rPr>
      </w:pPr>
    </w:p>
    <w:p w14:paraId="6EC52C69" w14:textId="77777777" w:rsidR="002D601C" w:rsidRDefault="002D601C" w:rsidP="002D60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1465</w:t>
      </w:r>
      <w:r>
        <w:rPr>
          <w:rFonts w:cs="Times New Roman"/>
          <w:szCs w:val="24"/>
        </w:rPr>
        <w:tab/>
        <w:t>Principal of Hert Hall.</w:t>
      </w:r>
    </w:p>
    <w:p w14:paraId="1D459F19" w14:textId="77777777" w:rsidR="002D601C" w:rsidRDefault="002D601C" w:rsidP="002D60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p.87)</w:t>
      </w:r>
    </w:p>
    <w:p w14:paraId="12F54BBD" w14:textId="77777777" w:rsidR="002D601C" w:rsidRDefault="002D601C" w:rsidP="002D601C">
      <w:pPr>
        <w:pStyle w:val="NoSpacing"/>
        <w:rPr>
          <w:rFonts w:cs="Times New Roman"/>
          <w:szCs w:val="24"/>
        </w:rPr>
      </w:pPr>
    </w:p>
    <w:p w14:paraId="67675A57" w14:textId="77777777" w:rsidR="002D601C" w:rsidRDefault="002D601C" w:rsidP="002D601C">
      <w:pPr>
        <w:pStyle w:val="NoSpacing"/>
        <w:rPr>
          <w:rFonts w:cs="Times New Roman"/>
          <w:szCs w:val="24"/>
        </w:rPr>
      </w:pPr>
    </w:p>
    <w:p w14:paraId="03019CCB" w14:textId="77777777" w:rsidR="002D601C" w:rsidRDefault="002D601C" w:rsidP="002D60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November 2024</w:t>
      </w:r>
    </w:p>
    <w:p w14:paraId="797A18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DF280" w14:textId="77777777" w:rsidR="002D601C" w:rsidRDefault="002D601C" w:rsidP="009139A6">
      <w:r>
        <w:separator/>
      </w:r>
    </w:p>
  </w:endnote>
  <w:endnote w:type="continuationSeparator" w:id="0">
    <w:p w14:paraId="75985ECB" w14:textId="77777777" w:rsidR="002D601C" w:rsidRDefault="002D60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609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F63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07B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A4F1FF" w14:textId="77777777" w:rsidR="002D601C" w:rsidRDefault="002D601C" w:rsidP="009139A6">
      <w:r>
        <w:separator/>
      </w:r>
    </w:p>
  </w:footnote>
  <w:footnote w:type="continuationSeparator" w:id="0">
    <w:p w14:paraId="423757ED" w14:textId="77777777" w:rsidR="002D601C" w:rsidRDefault="002D60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DAD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657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AB5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01C"/>
    <w:rsid w:val="000666E0"/>
    <w:rsid w:val="002510B7"/>
    <w:rsid w:val="00270799"/>
    <w:rsid w:val="002D601C"/>
    <w:rsid w:val="005C130B"/>
    <w:rsid w:val="00826F5C"/>
    <w:rsid w:val="009139A6"/>
    <w:rsid w:val="009411C2"/>
    <w:rsid w:val="009448BB"/>
    <w:rsid w:val="00947624"/>
    <w:rsid w:val="00A3176C"/>
    <w:rsid w:val="00A666E3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759AB"/>
  <w15:chartTrackingRefBased/>
  <w15:docId w15:val="{32C74ABB-B5DA-4460-BE41-5722E0568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2024-11-18T19:39:00Z</dcterms:created>
  <dcterms:modified xsi:type="dcterms:W3CDTF">2024-11-18T19:41:00Z</dcterms:modified>
</cp:coreProperties>
</file>